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Default="00A42449" w:rsidP="00A4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49" w:rsidRDefault="00A42449" w:rsidP="00A4244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42449" w:rsidRDefault="004B294D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551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A42449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42449" w:rsidRDefault="00A42449" w:rsidP="00A42449">
      <w:pPr>
        <w:jc w:val="center"/>
        <w:rPr>
          <w:bCs/>
          <w:sz w:val="28"/>
          <w:szCs w:val="28"/>
          <w:lang w:val="uk-UA"/>
        </w:rPr>
      </w:pPr>
    </w:p>
    <w:p w:rsidR="009803DC" w:rsidRDefault="004F4080" w:rsidP="009803D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2E1F05">
        <w:rPr>
          <w:bCs/>
          <w:sz w:val="28"/>
          <w:szCs w:val="28"/>
          <w:lang w:val="uk-UA"/>
        </w:rPr>
        <w:t xml:space="preserve"> </w:t>
      </w:r>
      <w:r w:rsidR="00FC0BB5">
        <w:rPr>
          <w:bCs/>
          <w:sz w:val="28"/>
          <w:szCs w:val="28"/>
          <w:lang w:val="uk-UA"/>
        </w:rPr>
        <w:t>року</w:t>
      </w:r>
      <w:r w:rsidR="009F3C0B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  <w:t xml:space="preserve">   </w:t>
      </w:r>
      <w:r w:rsidR="00113FDF">
        <w:rPr>
          <w:bCs/>
          <w:sz w:val="28"/>
          <w:szCs w:val="28"/>
          <w:lang w:val="uk-UA"/>
        </w:rPr>
        <w:t xml:space="preserve">          </w:t>
      </w:r>
      <w:r w:rsidR="00CB56A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1952</w:t>
      </w:r>
    </w:p>
    <w:p w:rsidR="009803DC" w:rsidRDefault="009803DC" w:rsidP="009803DC">
      <w:pPr>
        <w:rPr>
          <w:bCs/>
          <w:sz w:val="28"/>
          <w:szCs w:val="28"/>
          <w:lang w:val="uk-UA"/>
        </w:rPr>
      </w:pPr>
    </w:p>
    <w:p w:rsidR="00A42449" w:rsidRDefault="00A42449" w:rsidP="009803DC">
      <w:pPr>
        <w:rPr>
          <w:lang w:val="uk-UA"/>
        </w:rPr>
      </w:pPr>
    </w:p>
    <w:p w:rsidR="00A42449" w:rsidRDefault="00E225B0" w:rsidP="007A1C36">
      <w:pPr>
        <w:shd w:val="clear" w:color="auto" w:fill="FFFFFF"/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56D54">
        <w:rPr>
          <w:sz w:val="28"/>
          <w:szCs w:val="28"/>
          <w:lang w:val="uk-UA"/>
        </w:rPr>
        <w:t>затвердження технічної документації із землеустрою щодо встановлення (відновлення)</w:t>
      </w:r>
      <w:r>
        <w:rPr>
          <w:sz w:val="28"/>
          <w:szCs w:val="28"/>
          <w:lang w:val="uk-UA"/>
        </w:rPr>
        <w:t xml:space="preserve"> </w:t>
      </w:r>
      <w:r w:rsidR="00630399">
        <w:rPr>
          <w:sz w:val="28"/>
          <w:szCs w:val="28"/>
          <w:lang w:val="uk-UA"/>
        </w:rPr>
        <w:t xml:space="preserve">меж </w:t>
      </w:r>
      <w:r w:rsidR="00532011">
        <w:rPr>
          <w:sz w:val="28"/>
          <w:szCs w:val="28"/>
          <w:lang w:val="uk-UA"/>
        </w:rPr>
        <w:t>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532011">
        <w:rPr>
          <w:sz w:val="28"/>
          <w:szCs w:val="28"/>
          <w:lang w:val="uk-UA"/>
        </w:rPr>
        <w:t>ок</w:t>
      </w:r>
      <w:r w:rsidR="00550BAF">
        <w:rPr>
          <w:sz w:val="28"/>
          <w:szCs w:val="28"/>
          <w:lang w:val="uk-UA"/>
        </w:rPr>
        <w:t xml:space="preserve"> в натурі (на місцевості) </w:t>
      </w:r>
      <w:r w:rsidR="00A42449">
        <w:rPr>
          <w:sz w:val="28"/>
          <w:szCs w:val="28"/>
          <w:lang w:val="uk-UA"/>
        </w:rPr>
        <w:t>для ведення особисто</w:t>
      </w:r>
      <w:r w:rsidR="007A1C36">
        <w:rPr>
          <w:sz w:val="28"/>
          <w:szCs w:val="28"/>
          <w:lang w:val="uk-UA"/>
        </w:rPr>
        <w:t xml:space="preserve">го селянського господарства </w:t>
      </w:r>
      <w:r w:rsidR="007E4903">
        <w:rPr>
          <w:sz w:val="28"/>
          <w:szCs w:val="28"/>
          <w:lang w:val="uk-UA"/>
        </w:rPr>
        <w:t xml:space="preserve">   гр. </w:t>
      </w:r>
      <w:proofErr w:type="spellStart"/>
      <w:r w:rsidR="00BB239B">
        <w:rPr>
          <w:sz w:val="28"/>
          <w:szCs w:val="28"/>
          <w:lang w:val="uk-UA"/>
        </w:rPr>
        <w:t>Леошику</w:t>
      </w:r>
      <w:proofErr w:type="spellEnd"/>
      <w:r w:rsidR="00BB239B">
        <w:rPr>
          <w:sz w:val="28"/>
          <w:szCs w:val="28"/>
          <w:lang w:val="uk-UA"/>
        </w:rPr>
        <w:t xml:space="preserve"> В.А</w:t>
      </w:r>
      <w:r w:rsidR="00177061">
        <w:rPr>
          <w:sz w:val="28"/>
          <w:szCs w:val="28"/>
          <w:lang w:val="uk-UA"/>
        </w:rPr>
        <w:t>.</w:t>
      </w:r>
      <w:r w:rsidR="001535F2">
        <w:rPr>
          <w:sz w:val="28"/>
          <w:szCs w:val="28"/>
          <w:lang w:val="uk-UA"/>
        </w:rPr>
        <w:t xml:space="preserve"> </w:t>
      </w:r>
      <w:r w:rsidR="007E4903">
        <w:rPr>
          <w:sz w:val="28"/>
          <w:szCs w:val="28"/>
          <w:lang w:val="uk-UA"/>
        </w:rPr>
        <w:t xml:space="preserve">на території </w:t>
      </w:r>
      <w:proofErr w:type="spellStart"/>
      <w:r w:rsidR="004B294D">
        <w:rPr>
          <w:sz w:val="28"/>
          <w:szCs w:val="28"/>
          <w:lang w:val="uk-UA"/>
        </w:rPr>
        <w:t>Довгошиїв</w:t>
      </w:r>
      <w:r w:rsidR="00D67CC1">
        <w:rPr>
          <w:sz w:val="28"/>
          <w:szCs w:val="28"/>
          <w:lang w:val="uk-UA"/>
        </w:rPr>
        <w:t>ського</w:t>
      </w:r>
      <w:proofErr w:type="spellEnd"/>
      <w:r w:rsidR="00D67CC1">
        <w:rPr>
          <w:sz w:val="28"/>
          <w:szCs w:val="28"/>
          <w:lang w:val="uk-UA"/>
        </w:rPr>
        <w:t xml:space="preserve"> </w:t>
      </w:r>
      <w:proofErr w:type="spellStart"/>
      <w:r w:rsidR="00D67CC1">
        <w:rPr>
          <w:sz w:val="28"/>
          <w:szCs w:val="28"/>
          <w:lang w:val="uk-UA"/>
        </w:rPr>
        <w:t>старостинського</w:t>
      </w:r>
      <w:proofErr w:type="spellEnd"/>
      <w:r w:rsidR="00D67CC1">
        <w:rPr>
          <w:sz w:val="28"/>
          <w:szCs w:val="28"/>
          <w:lang w:val="uk-UA"/>
        </w:rPr>
        <w:t xml:space="preserve"> округу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9015B8" w:rsidRDefault="009015B8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E117D">
        <w:rPr>
          <w:sz w:val="28"/>
          <w:szCs w:val="28"/>
          <w:lang w:val="uk-UA"/>
        </w:rPr>
        <w:t xml:space="preserve"> </w:t>
      </w:r>
      <w:proofErr w:type="spellStart"/>
      <w:r w:rsidR="00BB239B">
        <w:rPr>
          <w:sz w:val="28"/>
          <w:szCs w:val="28"/>
          <w:lang w:val="uk-UA"/>
        </w:rPr>
        <w:t>Леошика</w:t>
      </w:r>
      <w:proofErr w:type="spellEnd"/>
      <w:r w:rsidR="00BB239B">
        <w:rPr>
          <w:sz w:val="28"/>
          <w:szCs w:val="28"/>
          <w:lang w:val="uk-UA"/>
        </w:rPr>
        <w:t xml:space="preserve"> Василя Анатолійовича</w:t>
      </w:r>
      <w:r w:rsidR="007E4903">
        <w:rPr>
          <w:sz w:val="28"/>
          <w:szCs w:val="28"/>
          <w:lang w:val="uk-UA"/>
        </w:rPr>
        <w:t xml:space="preserve"> </w:t>
      </w:r>
      <w:r w:rsidR="00126B19">
        <w:rPr>
          <w:sz w:val="28"/>
          <w:szCs w:val="28"/>
          <w:lang w:val="uk-UA"/>
        </w:rPr>
        <w:t xml:space="preserve">від </w:t>
      </w:r>
      <w:r w:rsidR="00BB239B">
        <w:rPr>
          <w:sz w:val="28"/>
          <w:szCs w:val="28"/>
          <w:lang w:val="uk-UA"/>
        </w:rPr>
        <w:t>29</w:t>
      </w:r>
      <w:r w:rsidR="000F4710">
        <w:rPr>
          <w:sz w:val="28"/>
          <w:szCs w:val="28"/>
          <w:lang w:val="uk-UA"/>
        </w:rPr>
        <w:t>.</w:t>
      </w:r>
      <w:r w:rsidR="004B294D">
        <w:rPr>
          <w:sz w:val="28"/>
          <w:szCs w:val="28"/>
          <w:lang w:val="uk-UA"/>
        </w:rPr>
        <w:t>12</w:t>
      </w:r>
      <w:r w:rsidR="00D84914">
        <w:rPr>
          <w:sz w:val="28"/>
          <w:szCs w:val="28"/>
          <w:lang w:val="uk-UA"/>
        </w:rPr>
        <w:t>.2021</w:t>
      </w:r>
      <w:r w:rsidR="00C93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532011">
        <w:rPr>
          <w:sz w:val="28"/>
          <w:szCs w:val="28"/>
          <w:lang w:val="uk-UA"/>
        </w:rPr>
        <w:t>ення (відновлення) меж 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532011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122C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9D2208">
        <w:rPr>
          <w:sz w:val="28"/>
          <w:szCs w:val="28"/>
          <w:lang w:val="uk-UA"/>
        </w:rPr>
        <w:t>країні</w:t>
      </w:r>
      <w:r w:rsidR="00122C2A">
        <w:rPr>
          <w:sz w:val="28"/>
          <w:szCs w:val="28"/>
          <w:lang w:val="uk-UA"/>
        </w:rPr>
        <w:t>»</w:t>
      </w:r>
      <w:r w:rsidR="009D2208">
        <w:rPr>
          <w:sz w:val="28"/>
          <w:szCs w:val="28"/>
          <w:lang w:val="uk-UA"/>
        </w:rPr>
        <w:t xml:space="preserve">, </w:t>
      </w:r>
      <w:r w:rsidR="00A0592E">
        <w:rPr>
          <w:sz w:val="28"/>
          <w:szCs w:val="28"/>
          <w:lang w:val="uk-UA"/>
        </w:rPr>
        <w:t xml:space="preserve">статтями 2, 3, 5 Закону України </w:t>
      </w:r>
      <w:r w:rsidR="00122C2A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статтями 12, 116, 118</w:t>
      </w:r>
      <w:r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124439">
        <w:rPr>
          <w:sz w:val="28"/>
          <w:szCs w:val="28"/>
          <w:lang w:val="uk-UA"/>
        </w:rPr>
        <w:t>містобудування,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3709" w:rsidRPr="00EF4BE9" w:rsidRDefault="00A42449" w:rsidP="00EF4BE9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EF4BE9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D3288" w:rsidRPr="00EF4BE9">
        <w:rPr>
          <w:sz w:val="28"/>
          <w:szCs w:val="28"/>
          <w:lang w:val="uk-UA"/>
        </w:rPr>
        <w:t xml:space="preserve">ення (відновлення) меж </w:t>
      </w:r>
      <w:r w:rsidR="00CE6CBF">
        <w:rPr>
          <w:sz w:val="28"/>
          <w:szCs w:val="28"/>
          <w:lang w:val="uk-UA"/>
        </w:rPr>
        <w:t>земельних</w:t>
      </w:r>
      <w:r w:rsidRPr="00EF4BE9">
        <w:rPr>
          <w:sz w:val="28"/>
          <w:szCs w:val="28"/>
          <w:lang w:val="uk-UA"/>
        </w:rPr>
        <w:t xml:space="preserve"> ділян</w:t>
      </w:r>
      <w:r w:rsidR="00CE6CBF">
        <w:rPr>
          <w:sz w:val="28"/>
          <w:szCs w:val="28"/>
          <w:lang w:val="uk-UA"/>
        </w:rPr>
        <w:t>ок</w:t>
      </w:r>
      <w:r w:rsidRPr="00EF4BE9"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</w:t>
      </w:r>
      <w:r w:rsidR="00EE117D" w:rsidRPr="00EF4BE9">
        <w:rPr>
          <w:sz w:val="28"/>
          <w:szCs w:val="28"/>
          <w:lang w:val="uk-UA"/>
        </w:rPr>
        <w:t xml:space="preserve">облену </w:t>
      </w:r>
      <w:r w:rsidR="00D84914">
        <w:rPr>
          <w:sz w:val="28"/>
          <w:szCs w:val="28"/>
          <w:shd w:val="clear" w:color="auto" w:fill="FFFFFF"/>
          <w:lang w:val="uk-UA"/>
        </w:rPr>
        <w:t>державним підприємством «</w:t>
      </w:r>
      <w:r w:rsidR="004B294D">
        <w:rPr>
          <w:sz w:val="28"/>
          <w:szCs w:val="28"/>
          <w:shd w:val="clear" w:color="auto" w:fill="FFFFFF"/>
          <w:lang w:val="uk-UA"/>
        </w:rPr>
        <w:t>Центр державного земельного кадастру</w:t>
      </w:r>
      <w:r w:rsidR="00EF4BE9">
        <w:rPr>
          <w:sz w:val="28"/>
          <w:szCs w:val="28"/>
          <w:shd w:val="clear" w:color="auto" w:fill="FFFFFF"/>
          <w:lang w:val="uk-UA"/>
        </w:rPr>
        <w:t>».</w:t>
      </w:r>
    </w:p>
    <w:p w:rsidR="00EF4BE9" w:rsidRPr="00267573" w:rsidRDefault="00EF4BE9" w:rsidP="0026757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BB239B" w:rsidRDefault="00D67CC1" w:rsidP="00FC1163">
      <w:pPr>
        <w:pStyle w:val="a3"/>
        <w:numPr>
          <w:ilvl w:val="0"/>
          <w:numId w:val="2"/>
        </w:numPr>
        <w:shd w:val="clear" w:color="auto" w:fill="FFFFFF"/>
        <w:tabs>
          <w:tab w:val="left" w:pos="142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552F7E">
        <w:rPr>
          <w:sz w:val="28"/>
          <w:szCs w:val="28"/>
          <w:lang w:val="uk-UA"/>
        </w:rPr>
        <w:t xml:space="preserve">Передати у приватну власність земельну частку </w:t>
      </w:r>
      <w:r w:rsidR="00113FDF">
        <w:rPr>
          <w:sz w:val="28"/>
          <w:szCs w:val="28"/>
          <w:lang w:val="uk-UA"/>
        </w:rPr>
        <w:t>(пай) та виділити її в натурі (</w:t>
      </w:r>
      <w:r w:rsidRPr="00552F7E">
        <w:rPr>
          <w:sz w:val="28"/>
          <w:szCs w:val="28"/>
          <w:lang w:val="uk-UA"/>
        </w:rPr>
        <w:t xml:space="preserve">на місцевості) гр. </w:t>
      </w:r>
      <w:proofErr w:type="spellStart"/>
      <w:r w:rsidR="00BB239B">
        <w:rPr>
          <w:sz w:val="28"/>
          <w:szCs w:val="28"/>
          <w:lang w:val="uk-UA"/>
        </w:rPr>
        <w:t>Леошику</w:t>
      </w:r>
      <w:proofErr w:type="spellEnd"/>
      <w:r w:rsidR="00BB239B">
        <w:rPr>
          <w:sz w:val="28"/>
          <w:szCs w:val="28"/>
          <w:lang w:val="uk-UA"/>
        </w:rPr>
        <w:t xml:space="preserve"> Василю Анатолійовичу</w:t>
      </w:r>
      <w:r w:rsidR="004B294D">
        <w:rPr>
          <w:sz w:val="28"/>
          <w:szCs w:val="28"/>
          <w:lang w:val="uk-UA"/>
        </w:rPr>
        <w:t>, власнику сертифіката</w:t>
      </w:r>
      <w:r w:rsidRPr="00552F7E">
        <w:rPr>
          <w:sz w:val="28"/>
          <w:szCs w:val="28"/>
          <w:lang w:val="uk-UA"/>
        </w:rPr>
        <w:t xml:space="preserve"> на право на земельну частку (пай) серії РВ </w:t>
      </w:r>
      <w:r w:rsidR="002C64D5" w:rsidRPr="00552F7E">
        <w:rPr>
          <w:sz w:val="28"/>
          <w:szCs w:val="28"/>
          <w:lang w:val="uk-UA"/>
        </w:rPr>
        <w:t>№</w:t>
      </w:r>
      <w:r w:rsidR="00BB239B">
        <w:rPr>
          <w:sz w:val="28"/>
          <w:szCs w:val="28"/>
          <w:lang w:val="uk-UA"/>
        </w:rPr>
        <w:t xml:space="preserve"> 0063683</w:t>
      </w:r>
      <w:r w:rsidRPr="00552F7E">
        <w:rPr>
          <w:sz w:val="28"/>
          <w:szCs w:val="28"/>
          <w:lang w:val="uk-UA"/>
        </w:rPr>
        <w:t xml:space="preserve">, на території </w:t>
      </w:r>
      <w:r w:rsidR="004B294D">
        <w:rPr>
          <w:sz w:val="28"/>
          <w:szCs w:val="28"/>
          <w:lang w:val="uk-UA"/>
        </w:rPr>
        <w:t xml:space="preserve">   </w:t>
      </w:r>
      <w:proofErr w:type="spellStart"/>
      <w:r w:rsidR="004B294D">
        <w:rPr>
          <w:sz w:val="28"/>
          <w:szCs w:val="28"/>
          <w:lang w:val="uk-UA"/>
        </w:rPr>
        <w:t>Довгошиївськог</w:t>
      </w:r>
      <w:r w:rsidR="00BB239B">
        <w:rPr>
          <w:sz w:val="28"/>
          <w:szCs w:val="28"/>
          <w:lang w:val="uk-UA"/>
        </w:rPr>
        <w:t>о</w:t>
      </w:r>
      <w:proofErr w:type="spellEnd"/>
      <w:r w:rsidR="00BB239B">
        <w:rPr>
          <w:sz w:val="28"/>
          <w:szCs w:val="28"/>
          <w:lang w:val="uk-UA"/>
        </w:rPr>
        <w:t xml:space="preserve"> </w:t>
      </w:r>
      <w:r w:rsidR="00C25513">
        <w:rPr>
          <w:sz w:val="28"/>
          <w:szCs w:val="28"/>
          <w:lang w:val="uk-UA"/>
        </w:rPr>
        <w:t xml:space="preserve">  </w:t>
      </w:r>
      <w:r w:rsidR="00BB239B">
        <w:rPr>
          <w:sz w:val="28"/>
          <w:szCs w:val="28"/>
          <w:lang w:val="uk-UA"/>
        </w:rPr>
        <w:t xml:space="preserve"> </w:t>
      </w:r>
      <w:proofErr w:type="spellStart"/>
      <w:r w:rsidR="0037264F" w:rsidRPr="00BB239B">
        <w:rPr>
          <w:sz w:val="28"/>
          <w:szCs w:val="28"/>
          <w:lang w:val="uk-UA"/>
        </w:rPr>
        <w:t>старостинського</w:t>
      </w:r>
      <w:proofErr w:type="spellEnd"/>
      <w:r w:rsidR="0037264F" w:rsidRPr="00BB239B">
        <w:rPr>
          <w:sz w:val="28"/>
          <w:szCs w:val="28"/>
          <w:lang w:val="uk-UA"/>
        </w:rPr>
        <w:t xml:space="preserve"> </w:t>
      </w:r>
      <w:r w:rsidR="00C25513">
        <w:rPr>
          <w:sz w:val="28"/>
          <w:szCs w:val="28"/>
          <w:lang w:val="uk-UA"/>
        </w:rPr>
        <w:t xml:space="preserve">  </w:t>
      </w:r>
      <w:r w:rsidR="00BB239B">
        <w:rPr>
          <w:sz w:val="28"/>
          <w:szCs w:val="28"/>
          <w:lang w:val="uk-UA"/>
        </w:rPr>
        <w:t xml:space="preserve"> </w:t>
      </w:r>
      <w:r w:rsidR="0037264F" w:rsidRPr="00BB239B">
        <w:rPr>
          <w:sz w:val="28"/>
          <w:szCs w:val="28"/>
          <w:lang w:val="uk-UA"/>
        </w:rPr>
        <w:t>округу</w:t>
      </w:r>
      <w:r w:rsidRPr="00BB239B">
        <w:rPr>
          <w:sz w:val="28"/>
          <w:szCs w:val="28"/>
          <w:lang w:val="uk-UA"/>
        </w:rPr>
        <w:t xml:space="preserve"> </w:t>
      </w:r>
      <w:r w:rsidR="00C25513">
        <w:rPr>
          <w:sz w:val="28"/>
          <w:szCs w:val="28"/>
          <w:lang w:val="uk-UA"/>
        </w:rPr>
        <w:t xml:space="preserve"> </w:t>
      </w:r>
      <w:r w:rsidR="00BB239B">
        <w:rPr>
          <w:sz w:val="28"/>
          <w:szCs w:val="28"/>
          <w:lang w:val="uk-UA"/>
        </w:rPr>
        <w:t xml:space="preserve"> </w:t>
      </w:r>
      <w:r w:rsidR="00FC5BDD" w:rsidRPr="00BB239B">
        <w:rPr>
          <w:sz w:val="28"/>
          <w:szCs w:val="28"/>
          <w:lang w:val="uk-UA"/>
        </w:rPr>
        <w:t xml:space="preserve">Млинівської </w:t>
      </w:r>
      <w:r w:rsidR="00BB239B">
        <w:rPr>
          <w:sz w:val="28"/>
          <w:szCs w:val="28"/>
          <w:lang w:val="uk-UA"/>
        </w:rPr>
        <w:t xml:space="preserve"> </w:t>
      </w:r>
      <w:r w:rsidR="00FC5BDD" w:rsidRPr="00BB239B">
        <w:rPr>
          <w:sz w:val="28"/>
          <w:szCs w:val="28"/>
          <w:lang w:val="uk-UA"/>
        </w:rPr>
        <w:t xml:space="preserve">селищної ради </w:t>
      </w:r>
      <w:r w:rsidR="00BB239B">
        <w:rPr>
          <w:sz w:val="28"/>
          <w:szCs w:val="28"/>
          <w:lang w:val="uk-UA"/>
        </w:rPr>
        <w:t xml:space="preserve"> </w:t>
      </w:r>
      <w:r w:rsidR="00FC5BDD" w:rsidRPr="00BB239B">
        <w:rPr>
          <w:sz w:val="28"/>
          <w:szCs w:val="28"/>
          <w:lang w:val="uk-UA"/>
        </w:rPr>
        <w:t xml:space="preserve">для </w:t>
      </w:r>
    </w:p>
    <w:p w:rsidR="00BB239B" w:rsidRDefault="00BB239B" w:rsidP="00BB239B">
      <w:pPr>
        <w:pStyle w:val="a3"/>
        <w:shd w:val="clear" w:color="auto" w:fill="FFFFFF"/>
        <w:tabs>
          <w:tab w:val="left" w:pos="142"/>
          <w:tab w:val="left" w:pos="993"/>
        </w:tabs>
        <w:ind w:left="70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B239B" w:rsidRDefault="00BB239B" w:rsidP="00BB239B">
      <w:pPr>
        <w:pStyle w:val="a3"/>
        <w:shd w:val="clear" w:color="auto" w:fill="FFFFFF"/>
        <w:tabs>
          <w:tab w:val="left" w:pos="142"/>
          <w:tab w:val="left" w:pos="993"/>
        </w:tabs>
        <w:ind w:left="705"/>
        <w:jc w:val="center"/>
        <w:rPr>
          <w:sz w:val="28"/>
          <w:szCs w:val="28"/>
          <w:lang w:val="uk-UA"/>
        </w:rPr>
      </w:pPr>
    </w:p>
    <w:p w:rsidR="00D67CC1" w:rsidRPr="00BB239B" w:rsidRDefault="00FC5BDD" w:rsidP="00BB239B">
      <w:pPr>
        <w:pStyle w:val="a3"/>
        <w:shd w:val="clear" w:color="auto" w:fill="FFFFFF"/>
        <w:tabs>
          <w:tab w:val="left" w:pos="142"/>
          <w:tab w:val="left" w:pos="993"/>
        </w:tabs>
        <w:ind w:left="0"/>
        <w:jc w:val="both"/>
        <w:rPr>
          <w:sz w:val="28"/>
          <w:szCs w:val="28"/>
          <w:lang w:val="uk-UA"/>
        </w:rPr>
      </w:pPr>
      <w:r w:rsidRPr="00BB239B">
        <w:rPr>
          <w:sz w:val="28"/>
          <w:szCs w:val="28"/>
          <w:lang w:val="uk-UA"/>
        </w:rPr>
        <w:t xml:space="preserve">ведення особистого селянського господарства загальною площею </w:t>
      </w:r>
      <w:r w:rsidR="00BB239B">
        <w:rPr>
          <w:sz w:val="28"/>
          <w:szCs w:val="28"/>
          <w:lang w:val="uk-UA"/>
        </w:rPr>
        <w:t>1,6407</w:t>
      </w:r>
      <w:r w:rsidRPr="00BB239B">
        <w:rPr>
          <w:sz w:val="28"/>
          <w:szCs w:val="28"/>
          <w:lang w:val="uk-UA"/>
        </w:rPr>
        <w:t xml:space="preserve"> га, в тому числі</w:t>
      </w:r>
      <w:r w:rsidR="001B4941" w:rsidRPr="00BB239B">
        <w:rPr>
          <w:sz w:val="28"/>
          <w:szCs w:val="28"/>
          <w:lang w:val="uk-UA"/>
        </w:rPr>
        <w:t>:</w:t>
      </w:r>
      <w:r w:rsidRPr="00BB239B">
        <w:rPr>
          <w:sz w:val="28"/>
          <w:szCs w:val="28"/>
          <w:lang w:val="uk-UA"/>
        </w:rPr>
        <w:t xml:space="preserve"> площею </w:t>
      </w:r>
      <w:r w:rsidR="00BB239B">
        <w:rPr>
          <w:sz w:val="28"/>
          <w:szCs w:val="28"/>
          <w:lang w:val="uk-UA"/>
        </w:rPr>
        <w:t>0,8444</w:t>
      </w:r>
      <w:r w:rsidRPr="00BB239B">
        <w:rPr>
          <w:sz w:val="28"/>
          <w:szCs w:val="28"/>
          <w:lang w:val="uk-UA"/>
        </w:rPr>
        <w:t xml:space="preserve"> га (кадастровий номер </w:t>
      </w:r>
      <w:r w:rsidR="004B294D" w:rsidRPr="00BB239B">
        <w:rPr>
          <w:sz w:val="28"/>
          <w:szCs w:val="28"/>
          <w:lang w:val="uk-UA"/>
        </w:rPr>
        <w:t>56238826</w:t>
      </w:r>
      <w:r w:rsidRPr="00BB239B">
        <w:rPr>
          <w:sz w:val="28"/>
          <w:szCs w:val="28"/>
          <w:lang w:val="uk-UA"/>
        </w:rPr>
        <w:t>00:0</w:t>
      </w:r>
      <w:r w:rsidR="004B294D" w:rsidRPr="00BB239B">
        <w:rPr>
          <w:sz w:val="28"/>
          <w:szCs w:val="28"/>
          <w:lang w:val="uk-UA"/>
        </w:rPr>
        <w:t>2</w:t>
      </w:r>
      <w:r w:rsidRPr="00BB239B">
        <w:rPr>
          <w:sz w:val="28"/>
          <w:szCs w:val="28"/>
          <w:lang w:val="uk-UA"/>
        </w:rPr>
        <w:t>:00</w:t>
      </w:r>
      <w:r w:rsidR="004B294D" w:rsidRPr="00BB239B">
        <w:rPr>
          <w:sz w:val="28"/>
          <w:szCs w:val="28"/>
          <w:lang w:val="uk-UA"/>
        </w:rPr>
        <w:t>7</w:t>
      </w:r>
      <w:r w:rsidRPr="00BB239B">
        <w:rPr>
          <w:sz w:val="28"/>
          <w:szCs w:val="28"/>
          <w:lang w:val="uk-UA"/>
        </w:rPr>
        <w:t>:0</w:t>
      </w:r>
      <w:r w:rsidR="00BB239B">
        <w:rPr>
          <w:sz w:val="28"/>
          <w:szCs w:val="28"/>
          <w:lang w:val="uk-UA"/>
        </w:rPr>
        <w:t>912</w:t>
      </w:r>
      <w:r w:rsidRPr="00BB239B">
        <w:rPr>
          <w:sz w:val="28"/>
          <w:szCs w:val="28"/>
          <w:lang w:val="uk-UA"/>
        </w:rPr>
        <w:t xml:space="preserve">), площею </w:t>
      </w:r>
      <w:r w:rsidR="00BB239B">
        <w:rPr>
          <w:sz w:val="28"/>
          <w:szCs w:val="28"/>
          <w:lang w:val="uk-UA"/>
        </w:rPr>
        <w:t>0,5875</w:t>
      </w:r>
      <w:r w:rsidRPr="00BB239B">
        <w:rPr>
          <w:sz w:val="28"/>
          <w:szCs w:val="28"/>
          <w:lang w:val="uk-UA"/>
        </w:rPr>
        <w:t xml:space="preserve"> га (кадастровий номер </w:t>
      </w:r>
      <w:r w:rsidR="005069EF" w:rsidRPr="00BB239B">
        <w:rPr>
          <w:sz w:val="28"/>
          <w:szCs w:val="28"/>
          <w:lang w:val="uk-UA"/>
        </w:rPr>
        <w:t>562</w:t>
      </w:r>
      <w:r w:rsidR="004B294D" w:rsidRPr="00BB239B">
        <w:rPr>
          <w:sz w:val="28"/>
          <w:szCs w:val="28"/>
          <w:lang w:val="uk-UA"/>
        </w:rPr>
        <w:t>38826</w:t>
      </w:r>
      <w:r w:rsidRPr="00BB239B">
        <w:rPr>
          <w:sz w:val="28"/>
          <w:szCs w:val="28"/>
          <w:lang w:val="uk-UA"/>
        </w:rPr>
        <w:t>00:0</w:t>
      </w:r>
      <w:r w:rsidR="004B294D" w:rsidRPr="00BB239B">
        <w:rPr>
          <w:sz w:val="28"/>
          <w:szCs w:val="28"/>
          <w:lang w:val="uk-UA"/>
        </w:rPr>
        <w:t>2</w:t>
      </w:r>
      <w:r w:rsidRPr="00BB239B">
        <w:rPr>
          <w:sz w:val="28"/>
          <w:szCs w:val="28"/>
          <w:lang w:val="uk-UA"/>
        </w:rPr>
        <w:t>:0</w:t>
      </w:r>
      <w:r w:rsidR="004B294D" w:rsidRPr="00BB239B">
        <w:rPr>
          <w:sz w:val="28"/>
          <w:szCs w:val="28"/>
          <w:lang w:val="uk-UA"/>
        </w:rPr>
        <w:t>07</w:t>
      </w:r>
      <w:r w:rsidRPr="00BB239B">
        <w:rPr>
          <w:sz w:val="28"/>
          <w:szCs w:val="28"/>
          <w:lang w:val="uk-UA"/>
        </w:rPr>
        <w:t>:0</w:t>
      </w:r>
      <w:r w:rsidR="00BB239B">
        <w:rPr>
          <w:sz w:val="28"/>
          <w:szCs w:val="28"/>
          <w:lang w:val="uk-UA"/>
        </w:rPr>
        <w:t>917),</w:t>
      </w:r>
      <w:r w:rsidR="00BB239B" w:rsidRPr="00BB239B">
        <w:rPr>
          <w:sz w:val="28"/>
          <w:szCs w:val="28"/>
          <w:lang w:val="uk-UA"/>
        </w:rPr>
        <w:t xml:space="preserve"> площею </w:t>
      </w:r>
      <w:r w:rsidR="00C25513">
        <w:rPr>
          <w:sz w:val="28"/>
          <w:szCs w:val="28"/>
          <w:lang w:val="uk-UA"/>
        </w:rPr>
        <w:t xml:space="preserve"> </w:t>
      </w:r>
      <w:r w:rsidR="00BB239B">
        <w:rPr>
          <w:sz w:val="28"/>
          <w:szCs w:val="28"/>
          <w:lang w:val="uk-UA"/>
        </w:rPr>
        <w:t>0,2088</w:t>
      </w:r>
      <w:r w:rsidR="00BB239B" w:rsidRPr="00BB239B">
        <w:rPr>
          <w:sz w:val="28"/>
          <w:szCs w:val="28"/>
          <w:lang w:val="uk-UA"/>
        </w:rPr>
        <w:t xml:space="preserve"> га (кадастровий номер 5623882600:02:0</w:t>
      </w:r>
      <w:r w:rsidR="00BB239B">
        <w:rPr>
          <w:sz w:val="28"/>
          <w:szCs w:val="28"/>
          <w:lang w:val="uk-UA"/>
        </w:rPr>
        <w:t>09</w:t>
      </w:r>
      <w:r w:rsidR="00BB239B" w:rsidRPr="00BB239B">
        <w:rPr>
          <w:sz w:val="28"/>
          <w:szCs w:val="28"/>
          <w:lang w:val="uk-UA"/>
        </w:rPr>
        <w:t>:0</w:t>
      </w:r>
      <w:r w:rsidR="00BB239B">
        <w:rPr>
          <w:sz w:val="28"/>
          <w:szCs w:val="28"/>
          <w:lang w:val="uk-UA"/>
        </w:rPr>
        <w:t>705).</w:t>
      </w:r>
    </w:p>
    <w:p w:rsidR="00AD1175" w:rsidRDefault="00AD1175" w:rsidP="00AD1175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A42449" w:rsidRPr="005126D6" w:rsidRDefault="000B00CF" w:rsidP="00C25513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851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42449">
        <w:rPr>
          <w:sz w:val="28"/>
          <w:szCs w:val="28"/>
          <w:lang w:val="uk-UA"/>
        </w:rPr>
        <w:t>ідділу земельних відносин</w:t>
      </w:r>
      <w:r w:rsidR="00207A4C">
        <w:rPr>
          <w:sz w:val="28"/>
          <w:szCs w:val="28"/>
          <w:lang w:val="uk-UA"/>
        </w:rPr>
        <w:t xml:space="preserve"> апарату виконавчого комітету</w:t>
      </w:r>
      <w:r w:rsidR="00C25513">
        <w:rPr>
          <w:sz w:val="28"/>
          <w:szCs w:val="28"/>
          <w:lang w:val="uk-UA"/>
        </w:rPr>
        <w:t xml:space="preserve"> Млинівської</w:t>
      </w:r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FD63E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CB61D9" w:rsidRDefault="009D3288" w:rsidP="00C25513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 w:rsidRPr="00CB61D9">
        <w:rPr>
          <w:sz w:val="28"/>
          <w:szCs w:val="28"/>
          <w:lang w:val="uk-UA"/>
        </w:rPr>
        <w:t>Г</w:t>
      </w:r>
      <w:r w:rsidR="00321216" w:rsidRPr="00CB61D9">
        <w:rPr>
          <w:sz w:val="28"/>
          <w:szCs w:val="28"/>
          <w:lang w:val="uk-UA"/>
        </w:rPr>
        <w:t>рома</w:t>
      </w:r>
      <w:r w:rsidR="00FC4BFC" w:rsidRPr="00CB61D9">
        <w:rPr>
          <w:sz w:val="28"/>
          <w:szCs w:val="28"/>
          <w:lang w:val="uk-UA"/>
        </w:rPr>
        <w:t>дян</w:t>
      </w:r>
      <w:r w:rsidR="00BB239B">
        <w:rPr>
          <w:sz w:val="28"/>
          <w:szCs w:val="28"/>
          <w:lang w:val="uk-UA"/>
        </w:rPr>
        <w:t>ину</w:t>
      </w:r>
      <w:r w:rsidR="002B3B65" w:rsidRPr="00CB61D9">
        <w:rPr>
          <w:sz w:val="28"/>
          <w:szCs w:val="28"/>
          <w:lang w:val="uk-UA"/>
        </w:rPr>
        <w:t xml:space="preserve"> </w:t>
      </w:r>
      <w:proofErr w:type="spellStart"/>
      <w:r w:rsidR="00BB239B">
        <w:rPr>
          <w:sz w:val="28"/>
          <w:szCs w:val="28"/>
          <w:lang w:val="uk-UA"/>
        </w:rPr>
        <w:t>Леошику</w:t>
      </w:r>
      <w:proofErr w:type="spellEnd"/>
      <w:r w:rsidR="00BB239B">
        <w:rPr>
          <w:sz w:val="28"/>
          <w:szCs w:val="28"/>
          <w:lang w:val="uk-UA"/>
        </w:rPr>
        <w:t xml:space="preserve"> Василю Анатолійовичу</w:t>
      </w:r>
      <w:r w:rsidR="00413A1D" w:rsidRPr="00CB61D9">
        <w:rPr>
          <w:sz w:val="28"/>
          <w:szCs w:val="28"/>
          <w:lang w:val="uk-UA"/>
        </w:rPr>
        <w:t xml:space="preserve"> </w:t>
      </w:r>
      <w:r w:rsidR="00CE6CBF">
        <w:rPr>
          <w:sz w:val="28"/>
          <w:szCs w:val="28"/>
          <w:lang w:val="uk-UA"/>
        </w:rPr>
        <w:t>оформити право на земельні</w:t>
      </w:r>
      <w:r w:rsidR="00A42449" w:rsidRPr="00CB61D9">
        <w:rPr>
          <w:sz w:val="28"/>
          <w:szCs w:val="28"/>
          <w:lang w:val="uk-UA"/>
        </w:rPr>
        <w:t xml:space="preserve"> ділянк</w:t>
      </w:r>
      <w:r w:rsidR="00CE6CBF">
        <w:rPr>
          <w:sz w:val="28"/>
          <w:szCs w:val="28"/>
          <w:lang w:val="uk-UA"/>
        </w:rPr>
        <w:t>и</w:t>
      </w:r>
      <w:r w:rsidR="00A42449" w:rsidRPr="00CB61D9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C25513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556985">
      <w:pPr>
        <w:pStyle w:val="a3"/>
        <w:numPr>
          <w:ilvl w:val="0"/>
          <w:numId w:val="3"/>
        </w:numPr>
        <w:shd w:val="clear" w:color="auto" w:fill="FFFFFF"/>
        <w:tabs>
          <w:tab w:val="left" w:pos="993"/>
          <w:tab w:val="left" w:pos="1418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124439">
        <w:rPr>
          <w:sz w:val="28"/>
          <w:szCs w:val="28"/>
          <w:lang w:val="uk-UA"/>
        </w:rPr>
        <w:t>містобудування, будівництва, земельних відносин та</w:t>
      </w:r>
      <w:r w:rsidRPr="005126D6">
        <w:rPr>
          <w:sz w:val="28"/>
          <w:szCs w:val="28"/>
          <w:lang w:val="uk-UA"/>
        </w:rPr>
        <w:t xml:space="preserve"> охорони навколишнього середовища.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1947" w:rsidRDefault="00B71947" w:rsidP="00B719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71947" w:rsidRDefault="00B71947" w:rsidP="00B71947">
      <w:pPr>
        <w:rPr>
          <w:sz w:val="28"/>
          <w:szCs w:val="28"/>
          <w:lang w:val="uk-UA"/>
        </w:rPr>
      </w:pPr>
    </w:p>
    <w:p w:rsidR="00193ECD" w:rsidRPr="000B00CF" w:rsidRDefault="00193ECD" w:rsidP="000B00CF">
      <w:pPr>
        <w:shd w:val="clear" w:color="auto" w:fill="FFFFFF"/>
        <w:jc w:val="both"/>
        <w:rPr>
          <w:sz w:val="28"/>
          <w:szCs w:val="28"/>
          <w:lang w:val="uk-UA"/>
        </w:rPr>
      </w:pPr>
    </w:p>
    <w:sectPr w:rsidR="00193ECD" w:rsidRPr="000B00CF" w:rsidSect="009015B8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5501"/>
    <w:multiLevelType w:val="hybridMultilevel"/>
    <w:tmpl w:val="48CC30DA"/>
    <w:lvl w:ilvl="0" w:tplc="B686B92E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126B19"/>
    <w:rsid w:val="0000360D"/>
    <w:rsid w:val="00014FFD"/>
    <w:rsid w:val="0002504F"/>
    <w:rsid w:val="00034444"/>
    <w:rsid w:val="00050F07"/>
    <w:rsid w:val="00056ED7"/>
    <w:rsid w:val="00077A7F"/>
    <w:rsid w:val="00095D94"/>
    <w:rsid w:val="00095E97"/>
    <w:rsid w:val="000A12C4"/>
    <w:rsid w:val="000B00CF"/>
    <w:rsid w:val="000C05D1"/>
    <w:rsid w:val="000D77EC"/>
    <w:rsid w:val="000E0EB3"/>
    <w:rsid w:val="000F27B7"/>
    <w:rsid w:val="000F3240"/>
    <w:rsid w:val="000F4710"/>
    <w:rsid w:val="000F69D7"/>
    <w:rsid w:val="00103836"/>
    <w:rsid w:val="0010784E"/>
    <w:rsid w:val="001105D5"/>
    <w:rsid w:val="00113709"/>
    <w:rsid w:val="00113FDF"/>
    <w:rsid w:val="001174DC"/>
    <w:rsid w:val="00122C2A"/>
    <w:rsid w:val="00124439"/>
    <w:rsid w:val="00126B19"/>
    <w:rsid w:val="001276A2"/>
    <w:rsid w:val="00150704"/>
    <w:rsid w:val="001535F2"/>
    <w:rsid w:val="00157669"/>
    <w:rsid w:val="001660A9"/>
    <w:rsid w:val="00177061"/>
    <w:rsid w:val="001870D6"/>
    <w:rsid w:val="00193ECD"/>
    <w:rsid w:val="001B1A5A"/>
    <w:rsid w:val="001B4941"/>
    <w:rsid w:val="001B6F94"/>
    <w:rsid w:val="001C6C13"/>
    <w:rsid w:val="001E6FD2"/>
    <w:rsid w:val="001F0448"/>
    <w:rsid w:val="001F510D"/>
    <w:rsid w:val="00201598"/>
    <w:rsid w:val="00207A4C"/>
    <w:rsid w:val="002521D8"/>
    <w:rsid w:val="00256F47"/>
    <w:rsid w:val="002658F4"/>
    <w:rsid w:val="00267573"/>
    <w:rsid w:val="00276043"/>
    <w:rsid w:val="0029118F"/>
    <w:rsid w:val="002B1933"/>
    <w:rsid w:val="002B3B65"/>
    <w:rsid w:val="002B46FE"/>
    <w:rsid w:val="002C64D5"/>
    <w:rsid w:val="002E1F05"/>
    <w:rsid w:val="00321216"/>
    <w:rsid w:val="003263C0"/>
    <w:rsid w:val="00326C6B"/>
    <w:rsid w:val="0033661F"/>
    <w:rsid w:val="00341B2F"/>
    <w:rsid w:val="00343216"/>
    <w:rsid w:val="0035451E"/>
    <w:rsid w:val="003646BF"/>
    <w:rsid w:val="00364D5B"/>
    <w:rsid w:val="00371BB0"/>
    <w:rsid w:val="0037264F"/>
    <w:rsid w:val="00387BCD"/>
    <w:rsid w:val="003A118F"/>
    <w:rsid w:val="003A7740"/>
    <w:rsid w:val="003B064D"/>
    <w:rsid w:val="003D71B7"/>
    <w:rsid w:val="003F3DB4"/>
    <w:rsid w:val="003F78DA"/>
    <w:rsid w:val="00410A3D"/>
    <w:rsid w:val="00413A1D"/>
    <w:rsid w:val="00415FDB"/>
    <w:rsid w:val="004237FA"/>
    <w:rsid w:val="00424D02"/>
    <w:rsid w:val="00434AE5"/>
    <w:rsid w:val="004459E1"/>
    <w:rsid w:val="00455072"/>
    <w:rsid w:val="00482769"/>
    <w:rsid w:val="0048294E"/>
    <w:rsid w:val="00486947"/>
    <w:rsid w:val="00496A38"/>
    <w:rsid w:val="004A4E5E"/>
    <w:rsid w:val="004B294D"/>
    <w:rsid w:val="004F4080"/>
    <w:rsid w:val="005069EF"/>
    <w:rsid w:val="005310DD"/>
    <w:rsid w:val="00532011"/>
    <w:rsid w:val="00550BAF"/>
    <w:rsid w:val="00552F7E"/>
    <w:rsid w:val="00553796"/>
    <w:rsid w:val="00556985"/>
    <w:rsid w:val="00556D54"/>
    <w:rsid w:val="0056434A"/>
    <w:rsid w:val="005933CE"/>
    <w:rsid w:val="005A06E8"/>
    <w:rsid w:val="005B5BD0"/>
    <w:rsid w:val="005C52E6"/>
    <w:rsid w:val="00630399"/>
    <w:rsid w:val="00630432"/>
    <w:rsid w:val="00655E51"/>
    <w:rsid w:val="00673F8E"/>
    <w:rsid w:val="00674586"/>
    <w:rsid w:val="00677EEA"/>
    <w:rsid w:val="006827B2"/>
    <w:rsid w:val="006A474D"/>
    <w:rsid w:val="006B6A96"/>
    <w:rsid w:val="006B6DFF"/>
    <w:rsid w:val="006C0B06"/>
    <w:rsid w:val="006E7483"/>
    <w:rsid w:val="006F0644"/>
    <w:rsid w:val="006F11AD"/>
    <w:rsid w:val="00715E19"/>
    <w:rsid w:val="00720F6D"/>
    <w:rsid w:val="00733DB7"/>
    <w:rsid w:val="00752F8B"/>
    <w:rsid w:val="007822DE"/>
    <w:rsid w:val="00786D02"/>
    <w:rsid w:val="007A1C36"/>
    <w:rsid w:val="007B01E3"/>
    <w:rsid w:val="007B49F3"/>
    <w:rsid w:val="007D2B7B"/>
    <w:rsid w:val="007E4903"/>
    <w:rsid w:val="007F330C"/>
    <w:rsid w:val="0081279C"/>
    <w:rsid w:val="008150BF"/>
    <w:rsid w:val="008571B9"/>
    <w:rsid w:val="008A1FEC"/>
    <w:rsid w:val="008F4908"/>
    <w:rsid w:val="009015B8"/>
    <w:rsid w:val="0090628A"/>
    <w:rsid w:val="00957A0F"/>
    <w:rsid w:val="00974854"/>
    <w:rsid w:val="009778DF"/>
    <w:rsid w:val="009803DC"/>
    <w:rsid w:val="009D0322"/>
    <w:rsid w:val="009D2208"/>
    <w:rsid w:val="009D3288"/>
    <w:rsid w:val="009E3D54"/>
    <w:rsid w:val="009E550E"/>
    <w:rsid w:val="009F0A34"/>
    <w:rsid w:val="009F3C0B"/>
    <w:rsid w:val="00A01F75"/>
    <w:rsid w:val="00A0592E"/>
    <w:rsid w:val="00A2421E"/>
    <w:rsid w:val="00A26466"/>
    <w:rsid w:val="00A42449"/>
    <w:rsid w:val="00A63D76"/>
    <w:rsid w:val="00A66E43"/>
    <w:rsid w:val="00A72E18"/>
    <w:rsid w:val="00A85550"/>
    <w:rsid w:val="00AD1175"/>
    <w:rsid w:val="00AF4117"/>
    <w:rsid w:val="00AF4D15"/>
    <w:rsid w:val="00B1502D"/>
    <w:rsid w:val="00B34D7D"/>
    <w:rsid w:val="00B65F67"/>
    <w:rsid w:val="00B71947"/>
    <w:rsid w:val="00B843E8"/>
    <w:rsid w:val="00B97460"/>
    <w:rsid w:val="00BB239B"/>
    <w:rsid w:val="00BB3E00"/>
    <w:rsid w:val="00BB574B"/>
    <w:rsid w:val="00BD2596"/>
    <w:rsid w:val="00BE021E"/>
    <w:rsid w:val="00BE4763"/>
    <w:rsid w:val="00BF2F03"/>
    <w:rsid w:val="00BF6181"/>
    <w:rsid w:val="00BF7717"/>
    <w:rsid w:val="00C061A5"/>
    <w:rsid w:val="00C25513"/>
    <w:rsid w:val="00C60CD2"/>
    <w:rsid w:val="00C646D7"/>
    <w:rsid w:val="00C66629"/>
    <w:rsid w:val="00C734E9"/>
    <w:rsid w:val="00C8311F"/>
    <w:rsid w:val="00C93532"/>
    <w:rsid w:val="00CB56A1"/>
    <w:rsid w:val="00CB61D9"/>
    <w:rsid w:val="00CC1772"/>
    <w:rsid w:val="00CD3017"/>
    <w:rsid w:val="00CD6963"/>
    <w:rsid w:val="00CE1786"/>
    <w:rsid w:val="00CE6CBF"/>
    <w:rsid w:val="00D0022D"/>
    <w:rsid w:val="00D075DB"/>
    <w:rsid w:val="00D172F6"/>
    <w:rsid w:val="00D44DA6"/>
    <w:rsid w:val="00D63E8F"/>
    <w:rsid w:val="00D6581D"/>
    <w:rsid w:val="00D67CC1"/>
    <w:rsid w:val="00D76124"/>
    <w:rsid w:val="00D84914"/>
    <w:rsid w:val="00D9039D"/>
    <w:rsid w:val="00DA38F3"/>
    <w:rsid w:val="00DA6779"/>
    <w:rsid w:val="00DB7E2C"/>
    <w:rsid w:val="00DC105D"/>
    <w:rsid w:val="00DC1EAD"/>
    <w:rsid w:val="00DD1A68"/>
    <w:rsid w:val="00DF52A8"/>
    <w:rsid w:val="00E03B37"/>
    <w:rsid w:val="00E07410"/>
    <w:rsid w:val="00E225B0"/>
    <w:rsid w:val="00E27D90"/>
    <w:rsid w:val="00E322A0"/>
    <w:rsid w:val="00E32891"/>
    <w:rsid w:val="00E32CB3"/>
    <w:rsid w:val="00E40DCE"/>
    <w:rsid w:val="00E43BAE"/>
    <w:rsid w:val="00E46287"/>
    <w:rsid w:val="00E85CF0"/>
    <w:rsid w:val="00E85F33"/>
    <w:rsid w:val="00EA1551"/>
    <w:rsid w:val="00EA3A29"/>
    <w:rsid w:val="00EC7EAE"/>
    <w:rsid w:val="00ED0CFC"/>
    <w:rsid w:val="00ED1B77"/>
    <w:rsid w:val="00EE117D"/>
    <w:rsid w:val="00EF4BE9"/>
    <w:rsid w:val="00F12016"/>
    <w:rsid w:val="00F470CF"/>
    <w:rsid w:val="00F624D8"/>
    <w:rsid w:val="00F64F9F"/>
    <w:rsid w:val="00F65657"/>
    <w:rsid w:val="00F70673"/>
    <w:rsid w:val="00F72363"/>
    <w:rsid w:val="00F86326"/>
    <w:rsid w:val="00FA21ED"/>
    <w:rsid w:val="00FB7D73"/>
    <w:rsid w:val="00FC0BB5"/>
    <w:rsid w:val="00FC1163"/>
    <w:rsid w:val="00FC4BFC"/>
    <w:rsid w:val="00FC5BDD"/>
    <w:rsid w:val="00FD02FD"/>
    <w:rsid w:val="00FD0607"/>
    <w:rsid w:val="00FD63E9"/>
    <w:rsid w:val="00FF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odlife\Desktop\&#1053;&#1086;&#1074;&#1072;&#1103;%20&#1087;&#1072;&#1087;&#1082;&#1072;%20(2)\&#1079;&#1072;&#1090;&#1074;.%20&#1090;&#1077;&#1093;&#1085;.%20&#1086;&#1089;&#1075;%20&#1055;&#1077;&#1090;&#1088;&#1091;&#1082;%20&#1054;.&#1052;.(&#1087;&#1072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C0C00-5E96-4138-97AD-7D3D0F99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затв. техн. осг Петрук О.М.(пай).dotx</Template>
  <TotalTime>38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goodlife</dc:creator>
  <cp:lastModifiedBy>User</cp:lastModifiedBy>
  <cp:revision>13</cp:revision>
  <cp:lastPrinted>2022-02-24T07:14:00Z</cp:lastPrinted>
  <dcterms:created xsi:type="dcterms:W3CDTF">2021-04-15T09:37:00Z</dcterms:created>
  <dcterms:modified xsi:type="dcterms:W3CDTF">2022-02-24T07:15:00Z</dcterms:modified>
</cp:coreProperties>
</file>